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70A63" w14:textId="65DB0499" w:rsidR="00535962" w:rsidRPr="00F7167E" w:rsidRDefault="00EB412E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4F08A1" wp14:editId="679B7222">
                <wp:simplePos x="0" y="0"/>
                <wp:positionH relativeFrom="margin">
                  <wp:posOffset>1247775</wp:posOffset>
                </wp:positionH>
                <wp:positionV relativeFrom="paragraph">
                  <wp:posOffset>182880</wp:posOffset>
                </wp:positionV>
                <wp:extent cx="3228975" cy="279400"/>
                <wp:effectExtent l="0" t="0" r="9525" b="6350"/>
                <wp:wrapNone/>
                <wp:docPr id="167757520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p w14:paraId="25F9BC06" w14:textId="77777777" w:rsidR="00EB412E" w:rsidRPr="0063556F" w:rsidRDefault="00EB412E" w:rsidP="00EB412E">
                                <w:pPr>
                                  <w:rPr>
                                    <w:lang w:val="es-DO"/>
                                  </w:rPr>
                                </w:pPr>
                                <w:sdt>
                                  <w:sdtPr>
                                    <w:rPr>
                                      <w:rStyle w:val="Style6"/>
                                    </w:rPr>
                                    <w:alias w:val="Nombre de la Institución"/>
                                    <w:tag w:val="Nombre de la Institución"/>
                                    <w:id w:val="-1921861106"/>
                                  </w:sdtPr>
                                  <w:sdtContent>
                                    <w:r w:rsidRPr="0063556F">
                                      <w:rPr>
                                        <w:rStyle w:val="Style6"/>
                                        <w:lang w:val="es-DO"/>
                                      </w:rPr>
                                      <w:t>HOSPITAL REGIONAL DR JOSE M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ARIAL CABRAL Y BAEZ</w:t>
                                    </w:r>
                                  </w:sdtContent>
                                </w:sdt>
                              </w:p>
                              <w:p w14:paraId="78AEF6E3" w14:textId="77777777" w:rsidR="00EB412E" w:rsidRPr="002E1412" w:rsidRDefault="00EB412E" w:rsidP="00EB412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4F08A1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98.25pt;margin-top:14.4pt;width:254.25pt;height:2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Tev9AEAAMoDAAAOAAAAZHJzL2Uyb0RvYy54bWysU1Fv0zAQfkfiP1h+p2lDx9ao6TQ6FSGN&#10;gTT4AY7jJBaOz5zdJuXXc3a6rhpviDxYPp/93X3ffVnfjr1hB4Vegy35YjbnTFkJtbZtyX983727&#10;4c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p w14:paraId="25F9BC06" w14:textId="77777777" w:rsidR="00EB412E" w:rsidRPr="0063556F" w:rsidRDefault="00EB412E" w:rsidP="00EB412E">
                          <w:pPr>
                            <w:rPr>
                              <w:lang w:val="es-DO"/>
                            </w:rPr>
                          </w:pPr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-1921861106"/>
                            </w:sdtPr>
                            <w:sdtContent>
                              <w:r w:rsidRPr="0063556F">
                                <w:rPr>
                                  <w:rStyle w:val="Style6"/>
                                  <w:lang w:val="es-DO"/>
                                </w:rPr>
                                <w:t>HOSPITAL REGIONAL DR JOSE M</w:t>
                              </w:r>
                              <w:r>
                                <w:rPr>
                                  <w:rStyle w:val="Style6"/>
                                </w:rPr>
                                <w:t>ARIAL CABRAL Y BAEZ</w:t>
                              </w:r>
                            </w:sdtContent>
                          </w:sdt>
                        </w:p>
                        <w:p w14:paraId="78AEF6E3" w14:textId="77777777" w:rsidR="00EB412E" w:rsidRPr="002E1412" w:rsidRDefault="00EB412E" w:rsidP="00EB412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Pr="0063556F">
        <w:drawing>
          <wp:anchor distT="0" distB="0" distL="114300" distR="114300" simplePos="0" relativeHeight="251665408" behindDoc="0" locked="0" layoutInCell="1" allowOverlap="1" wp14:anchorId="5F8011C6" wp14:editId="4D5D4D02">
            <wp:simplePos x="0" y="0"/>
            <wp:positionH relativeFrom="margin">
              <wp:posOffset>-361950</wp:posOffset>
            </wp:positionH>
            <wp:positionV relativeFrom="paragraph">
              <wp:posOffset>-267335</wp:posOffset>
            </wp:positionV>
            <wp:extent cx="981075" cy="533400"/>
            <wp:effectExtent l="0" t="0" r="9525" b="0"/>
            <wp:wrapNone/>
            <wp:docPr id="1744580086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B78AB9" wp14:editId="0F51858B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76227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78AB9" id="Text Box 20" o:spid="_x0000_s1027" type="#_x0000_t202" style="position:absolute;margin-left:-31.1pt;margin-top:-46.5pt;width:74.65pt;height:24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" filled="f" stroked="f">
                <v:textbox inset="0,0,0,0">
                  <w:txbxContent>
                    <w:p w14:paraId="6976227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61C8449" wp14:editId="6AE46465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82B6E3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C8449" id="Text Box 12" o:spid="_x0000_s1028" type="#_x0000_t202" style="position:absolute;margin-left:389.95pt;margin-top:12.5pt;width:114.05pt;height:21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Ai4w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" filled="f" stroked="f">
                <v:textbox>
                  <w:txbxContent>
                    <w:p w14:paraId="4382B6E3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9DBAE6E" wp14:editId="0487D205">
                <wp:simplePos x="0" y="0"/>
                <wp:positionH relativeFrom="column">
                  <wp:posOffset>4712335</wp:posOffset>
                </wp:positionH>
                <wp:positionV relativeFrom="paragraph">
                  <wp:posOffset>-597535</wp:posOffset>
                </wp:positionV>
                <wp:extent cx="1615440" cy="701040"/>
                <wp:effectExtent l="8255" t="6350" r="508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Content>
                                  <w:p w14:paraId="3DDDF951" w14:textId="77777777" w:rsidR="001466B0" w:rsidRPr="00535962" w:rsidRDefault="001466B0" w:rsidP="001466B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B13990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DBAE6E" id="Group 21" o:spid="_x0000_s1029" style="position:absolute;margin-left:371.05pt;margin-top:-47.05pt;width:127.2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">
                <v:rect id="Rectangle 22" o:spid="_x0000_s1030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1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2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Content>
                            <w:p w14:paraId="3DDDF951" w14:textId="77777777" w:rsidR="001466B0" w:rsidRPr="00535962" w:rsidRDefault="001466B0" w:rsidP="001466B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3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2B13990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5E89296" w14:textId="2707808A" w:rsid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AAE7621" wp14:editId="31F682D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305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E7621" id="Text Box 13" o:spid="_x0000_s1034" type="#_x0000_t202" style="position:absolute;margin-left:415.05pt;margin-top:10.6pt;width:83.6pt;height:19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1EF305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64C717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DA8B392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B65434E" wp14:editId="36D3C8E6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14BEA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5434E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114BEA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BFDD8BC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5CEF6EB" wp14:editId="1FE38DA2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FD4D2D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EF6EB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CFD4D2D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4705E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5F80C3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7F85AD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B5EF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B6D64C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EBFB65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11E5344" w14:textId="77777777" w:rsidTr="00E82502">
        <w:trPr>
          <w:cantSplit/>
          <w:trHeight w:val="440"/>
        </w:trPr>
        <w:tc>
          <w:tcPr>
            <w:tcW w:w="9252" w:type="dxa"/>
          </w:tcPr>
          <w:p w14:paraId="2BC28969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6F856DFE" w14:textId="77777777" w:rsidTr="00E82502">
        <w:trPr>
          <w:cantSplit/>
          <w:trHeight w:val="440"/>
        </w:trPr>
        <w:tc>
          <w:tcPr>
            <w:tcW w:w="9252" w:type="dxa"/>
          </w:tcPr>
          <w:p w14:paraId="636D34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381537F" w14:textId="77777777" w:rsidTr="00E82502">
        <w:trPr>
          <w:cantSplit/>
          <w:trHeight w:val="440"/>
        </w:trPr>
        <w:tc>
          <w:tcPr>
            <w:tcW w:w="9252" w:type="dxa"/>
          </w:tcPr>
          <w:p w14:paraId="6CD99DA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4F92A4C8" w14:textId="77777777" w:rsidTr="00E82502">
        <w:trPr>
          <w:cantSplit/>
          <w:trHeight w:val="440"/>
        </w:trPr>
        <w:tc>
          <w:tcPr>
            <w:tcW w:w="9252" w:type="dxa"/>
          </w:tcPr>
          <w:p w14:paraId="436D34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F55B931" w14:textId="77777777" w:rsidTr="00E82502">
        <w:trPr>
          <w:cantSplit/>
          <w:trHeight w:val="440"/>
        </w:trPr>
        <w:tc>
          <w:tcPr>
            <w:tcW w:w="9252" w:type="dxa"/>
          </w:tcPr>
          <w:p w14:paraId="47C86EF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AAEC9DF" w14:textId="77777777" w:rsidTr="00E82502">
        <w:trPr>
          <w:cantSplit/>
          <w:trHeight w:val="440"/>
        </w:trPr>
        <w:tc>
          <w:tcPr>
            <w:tcW w:w="9252" w:type="dxa"/>
          </w:tcPr>
          <w:p w14:paraId="46AE873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086DB2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4091E5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A78C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068A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E83574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786FF" w14:textId="77777777" w:rsidR="00677664" w:rsidRDefault="00677664" w:rsidP="001007E7">
      <w:pPr>
        <w:spacing w:after="0" w:line="240" w:lineRule="auto"/>
      </w:pPr>
      <w:r>
        <w:separator/>
      </w:r>
    </w:p>
  </w:endnote>
  <w:endnote w:type="continuationSeparator" w:id="0">
    <w:p w14:paraId="40C89C6E" w14:textId="77777777" w:rsidR="00677664" w:rsidRDefault="0067766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A8F99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0B7C3BD" wp14:editId="44DCFD0E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CE4E24B" wp14:editId="23CA39C7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9EA44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C10F04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E4E24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379EA44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C10F04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75BBD" wp14:editId="3B273056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B7EDB9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175BB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5AB7EDB9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5A3A4C4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1F4D8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1A1D4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9E1B51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2EDEA3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CAC9C" w14:textId="77777777" w:rsidR="00677664" w:rsidRDefault="00677664" w:rsidP="001007E7">
      <w:pPr>
        <w:spacing w:after="0" w:line="240" w:lineRule="auto"/>
      </w:pPr>
      <w:r>
        <w:separator/>
      </w:r>
    </w:p>
  </w:footnote>
  <w:footnote w:type="continuationSeparator" w:id="0">
    <w:p w14:paraId="7AB07851" w14:textId="77777777" w:rsidR="00677664" w:rsidRDefault="00677664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924E" w14:textId="3865E501" w:rsidR="00B214DA" w:rsidRDefault="00B214DA">
    <w:pPr>
      <w:pStyle w:val="Encabezado"/>
    </w:pPr>
    <w:r>
      <w:t xml:space="preserve">                                                                         </w:t>
    </w:r>
    <w:r>
      <w:rPr>
        <w:noProof/>
      </w:rPr>
      <w:drawing>
        <wp:inline distT="0" distB="0" distL="0" distR="0" wp14:anchorId="1E26E28B" wp14:editId="54CDB54D">
          <wp:extent cx="1114286" cy="742857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14286" cy="7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77664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123F8"/>
    <w:rsid w:val="00B214DA"/>
    <w:rsid w:val="00B62EEF"/>
    <w:rsid w:val="00B97B51"/>
    <w:rsid w:val="00BA0007"/>
    <w:rsid w:val="00BB1D79"/>
    <w:rsid w:val="00BC1D0C"/>
    <w:rsid w:val="00BC61BD"/>
    <w:rsid w:val="00BD1586"/>
    <w:rsid w:val="00BF0BCA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B412E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E95C5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ramdcc@gmail.com</cp:lastModifiedBy>
  <cp:revision>6</cp:revision>
  <cp:lastPrinted>2011-03-04T18:48:00Z</cp:lastPrinted>
  <dcterms:created xsi:type="dcterms:W3CDTF">2014-01-15T13:04:00Z</dcterms:created>
  <dcterms:modified xsi:type="dcterms:W3CDTF">2025-11-06T00:16:00Z</dcterms:modified>
</cp:coreProperties>
</file>